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439" w:rsidRDefault="00952439" w:rsidP="00952439">
      <w:pPr>
        <w:pStyle w:val="NoSpacing"/>
      </w:pPr>
      <w:r w:rsidRPr="0021282C">
        <w:rPr>
          <w:noProof/>
          <w:u w:val="single"/>
        </w:rPr>
        <w:t>Robert</w:t>
      </w:r>
      <w:r>
        <w:rPr>
          <w:u w:val="single"/>
        </w:rPr>
        <w:t xml:space="preserve"> </w:t>
      </w:r>
      <w:r w:rsidRPr="0021282C">
        <w:rPr>
          <w:noProof/>
          <w:u w:val="single"/>
        </w:rPr>
        <w:t>HORNE</w:t>
      </w:r>
      <w:r>
        <w:t xml:space="preserve">        (fl.1452)</w:t>
      </w:r>
    </w:p>
    <w:p w:rsidR="00952439" w:rsidRDefault="00952439" w:rsidP="00952439">
      <w:pPr>
        <w:pStyle w:val="NoSpacing"/>
      </w:pPr>
      <w:r>
        <w:t>of London.</w:t>
      </w:r>
    </w:p>
    <w:p w:rsidR="00952439" w:rsidRDefault="00952439" w:rsidP="00952439">
      <w:pPr>
        <w:pStyle w:val="NoSpacing"/>
      </w:pPr>
    </w:p>
    <w:p w:rsidR="00952439" w:rsidRDefault="00952439" w:rsidP="00952439">
      <w:pPr>
        <w:pStyle w:val="NoSpacing"/>
      </w:pPr>
    </w:p>
    <w:p w:rsidR="000D12F5" w:rsidRDefault="000D12F5" w:rsidP="000D12F5">
      <w:pPr>
        <w:pStyle w:val="NoSpacing"/>
      </w:pPr>
      <w:r>
        <w:t>13 Oct.1450</w:t>
      </w:r>
      <w:r>
        <w:tab/>
        <w:t xml:space="preserve">He was present when Nicholas </w:t>
      </w:r>
      <w:proofErr w:type="spellStart"/>
      <w:r>
        <w:t>Wyfold</w:t>
      </w:r>
      <w:proofErr w:type="spellEnd"/>
      <w:r>
        <w:t>(q.v.) was elected Mayor.</w:t>
      </w:r>
    </w:p>
    <w:p w:rsidR="000D12F5" w:rsidRDefault="000D12F5" w:rsidP="000D12F5">
      <w:pPr>
        <w:pStyle w:val="NoSpacing"/>
      </w:pPr>
      <w:r>
        <w:tab/>
      </w:r>
      <w:r>
        <w:tab/>
        <w:t>(</w:t>
      </w:r>
      <w:hyperlink r:id="rId6" w:history="1">
        <w:r w:rsidRPr="00A94E0F">
          <w:rPr>
            <w:rStyle w:val="Hyperlink"/>
          </w:rPr>
          <w:t>www.british-history.ac.uk/report.aspx?compid=33730</w:t>
        </w:r>
      </w:hyperlink>
      <w:r>
        <w:t>)</w:t>
      </w:r>
    </w:p>
    <w:p w:rsidR="000D12F5" w:rsidRDefault="000D12F5" w:rsidP="000D12F5">
      <w:pPr>
        <w:pStyle w:val="NoSpacing"/>
      </w:pPr>
      <w:r>
        <w:t xml:space="preserve">  8 Jul.</w:t>
      </w:r>
      <w:r>
        <w:tab/>
        <w:t xml:space="preserve">1452   </w:t>
      </w:r>
      <w:r>
        <w:tab/>
        <w:t>He was one of those who received a petition from the Commonality</w:t>
      </w:r>
    </w:p>
    <w:p w:rsidR="000D12F5" w:rsidRDefault="000D12F5" w:rsidP="000D12F5">
      <w:pPr>
        <w:pStyle w:val="NoSpacing"/>
      </w:pPr>
      <w:r>
        <w:tab/>
      </w:r>
      <w:r>
        <w:tab/>
        <w:t>regarding the number of people that the Sheriffs should have about them.</w:t>
      </w:r>
    </w:p>
    <w:p w:rsidR="000D12F5" w:rsidRDefault="000D12F5" w:rsidP="000D12F5">
      <w:pPr>
        <w:pStyle w:val="NoSpacing"/>
      </w:pPr>
      <w:r>
        <w:tab/>
      </w:r>
      <w:r>
        <w:tab/>
        <w:t>(</w:t>
      </w:r>
      <w:hyperlink r:id="rId7" w:history="1">
        <w:r w:rsidRPr="00951293">
          <w:rPr>
            <w:rStyle w:val="Hyperlink"/>
          </w:rPr>
          <w:t>http://www.british-history.ac.uk/report.aspx?compid=33731</w:t>
        </w:r>
      </w:hyperlink>
      <w:r>
        <w:t>)</w:t>
      </w:r>
    </w:p>
    <w:p w:rsidR="000D12F5" w:rsidRDefault="000D12F5" w:rsidP="000D12F5">
      <w:pPr>
        <w:pStyle w:val="NoSpacing"/>
      </w:pPr>
      <w:r>
        <w:t>21 Sep.1452</w:t>
      </w:r>
      <w:r>
        <w:tab/>
        <w:t>He was present when Richard Lee(q.v.) and Richard Alley(q.v.) were</w:t>
      </w:r>
    </w:p>
    <w:p w:rsidR="000D12F5" w:rsidRDefault="000D12F5" w:rsidP="000D12F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435"/>
        </w:tabs>
      </w:pPr>
      <w:r>
        <w:tab/>
      </w:r>
      <w:r>
        <w:tab/>
        <w:t>elected Sheriffs.</w:t>
      </w:r>
      <w:r>
        <w:tab/>
      </w:r>
    </w:p>
    <w:p w:rsidR="000D12F5" w:rsidRDefault="000D12F5" w:rsidP="000D12F5">
      <w:pPr>
        <w:pStyle w:val="NoSpacing"/>
      </w:pPr>
      <w:r>
        <w:tab/>
      </w:r>
      <w:r>
        <w:tab/>
        <w:t>(</w:t>
      </w:r>
      <w:hyperlink r:id="rId8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2</w:t>
      </w:r>
      <w:r>
        <w:t>)</w:t>
      </w:r>
    </w:p>
    <w:p w:rsidR="00952439" w:rsidRDefault="00952439" w:rsidP="00952439">
      <w:pPr>
        <w:pStyle w:val="NoSpacing"/>
      </w:pPr>
      <w:r>
        <w:t>13 Oct.1452</w:t>
      </w:r>
      <w:r>
        <w:tab/>
        <w:t>He was present when Geoffrey Boleyn(q.v.) was elected Mayor.</w:t>
      </w:r>
    </w:p>
    <w:p w:rsidR="00952439" w:rsidRDefault="00952439" w:rsidP="00952439">
      <w:pPr>
        <w:pStyle w:val="NoSpacing"/>
      </w:pPr>
      <w:r>
        <w:tab/>
      </w:r>
      <w:r>
        <w:tab/>
        <w:t>(</w:t>
      </w:r>
      <w:hyperlink r:id="rId9" w:history="1">
        <w:r w:rsidR="00045F26" w:rsidRPr="00834465">
          <w:rPr>
            <w:rStyle w:val="Hyperlink"/>
          </w:rPr>
          <w:t>http://www.british-history.ac.uk/report.aspx?compid=33732</w:t>
        </w:r>
      </w:hyperlink>
      <w:r>
        <w:t>)</w:t>
      </w:r>
    </w:p>
    <w:p w:rsidR="00045F26" w:rsidRDefault="00045F26" w:rsidP="00045F26">
      <w:pPr>
        <w:pStyle w:val="NoSpacing"/>
      </w:pPr>
      <w:r>
        <w:t xml:space="preserve">  8 Oct.1453</w:t>
      </w:r>
      <w:r>
        <w:tab/>
        <w:t>He was one of those who made an ordinance regarding beer brewers.</w:t>
      </w:r>
    </w:p>
    <w:p w:rsidR="00045F26" w:rsidRDefault="00045F26" w:rsidP="00045F26">
      <w:pPr>
        <w:pStyle w:val="NoSpacing"/>
      </w:pPr>
      <w:r>
        <w:tab/>
      </w:r>
      <w:r>
        <w:tab/>
        <w:t>(</w:t>
      </w:r>
      <w:hyperlink r:id="rId10" w:history="1">
        <w:r w:rsidR="003F3849" w:rsidRPr="00834465">
          <w:rPr>
            <w:rStyle w:val="Hyperlink"/>
          </w:rPr>
          <w:t>http://www.british-history.ac.uk/report.aspx?compid=33732</w:t>
        </w:r>
      </w:hyperlink>
      <w:r>
        <w:t>)</w:t>
      </w:r>
    </w:p>
    <w:p w:rsidR="003F3849" w:rsidRDefault="003F3849" w:rsidP="003F3849">
      <w:pPr>
        <w:pStyle w:val="NoSpacing"/>
      </w:pPr>
      <w:r>
        <w:t>13 Oct.1453</w:t>
      </w:r>
      <w:r>
        <w:tab/>
        <w:t>He was present when John Norman(q.v.) was elected Mayor.</w:t>
      </w:r>
    </w:p>
    <w:p w:rsidR="003F3849" w:rsidRDefault="003F3849" w:rsidP="003F3849">
      <w:pPr>
        <w:pStyle w:val="NoSpacing"/>
      </w:pPr>
      <w:r>
        <w:tab/>
      </w:r>
      <w:r>
        <w:tab/>
        <w:t>(</w:t>
      </w:r>
      <w:hyperlink r:id="rId11" w:history="1">
        <w:r w:rsidR="00DB0F40" w:rsidRPr="004214E6">
          <w:rPr>
            <w:rStyle w:val="Hyperlink"/>
          </w:rPr>
          <w:t>http://www.british-history.ac.uk/report.aspx?compid=33733</w:t>
        </w:r>
      </w:hyperlink>
      <w:r>
        <w:t>)</w:t>
      </w:r>
    </w:p>
    <w:p w:rsidR="00DB0F40" w:rsidRDefault="00DB0F40" w:rsidP="00DB0F40">
      <w:pPr>
        <w:pStyle w:val="NoSpacing"/>
      </w:pPr>
      <w:r>
        <w:t>13 Oct.1454</w:t>
      </w:r>
      <w:r>
        <w:tab/>
        <w:t>He was present when Stephen Forster(q.v.) was elected Mayor.</w:t>
      </w:r>
    </w:p>
    <w:p w:rsidR="00DB0F40" w:rsidRDefault="00DB0F40" w:rsidP="00DB0F40">
      <w:pPr>
        <w:pStyle w:val="NoSpacing"/>
      </w:pPr>
      <w:r>
        <w:tab/>
      </w:r>
      <w:r>
        <w:tab/>
        <w:t>(</w:t>
      </w:r>
      <w:hyperlink r:id="rId12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3</w:t>
      </w:r>
      <w:r>
        <w:t>)</w:t>
      </w:r>
    </w:p>
    <w:p w:rsidR="00952439" w:rsidRDefault="00952439" w:rsidP="00952439">
      <w:pPr>
        <w:pStyle w:val="NoSpacing"/>
      </w:pPr>
    </w:p>
    <w:p w:rsidR="00952439" w:rsidRDefault="00952439" w:rsidP="00952439">
      <w:pPr>
        <w:pStyle w:val="NoSpacing"/>
      </w:pPr>
    </w:p>
    <w:p w:rsidR="00045F26" w:rsidRDefault="00045F26" w:rsidP="00952439">
      <w:pPr>
        <w:pStyle w:val="NoSpacing"/>
      </w:pPr>
      <w:r>
        <w:t>3 November 2015</w:t>
      </w:r>
    </w:p>
    <w:p w:rsidR="00DB0F40" w:rsidRDefault="00DB0F40" w:rsidP="00952439">
      <w:pPr>
        <w:pStyle w:val="NoSpacing"/>
      </w:pPr>
      <w:r>
        <w:t>11 February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439" w:rsidRDefault="00952439" w:rsidP="00920DE3">
      <w:pPr>
        <w:spacing w:after="0" w:line="240" w:lineRule="auto"/>
      </w:pPr>
      <w:r>
        <w:separator/>
      </w:r>
    </w:p>
  </w:endnote>
  <w:endnote w:type="continuationSeparator" w:id="0">
    <w:p w:rsidR="00952439" w:rsidRDefault="009524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439" w:rsidRDefault="00952439" w:rsidP="00920DE3">
      <w:pPr>
        <w:spacing w:after="0" w:line="240" w:lineRule="auto"/>
      </w:pPr>
      <w:r>
        <w:separator/>
      </w:r>
    </w:p>
  </w:footnote>
  <w:footnote w:type="continuationSeparator" w:id="0">
    <w:p w:rsidR="00952439" w:rsidRDefault="009524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39"/>
    <w:rsid w:val="00045F26"/>
    <w:rsid w:val="000D12F5"/>
    <w:rsid w:val="00120749"/>
    <w:rsid w:val="003F3849"/>
    <w:rsid w:val="00624CAE"/>
    <w:rsid w:val="00920DE3"/>
    <w:rsid w:val="00952439"/>
    <w:rsid w:val="00C009D8"/>
    <w:rsid w:val="00CF53C8"/>
    <w:rsid w:val="00DB0F4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14DCC"/>
  <w15:docId w15:val="{73B2FF32-E607-4761-957D-F00687EB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4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31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731" TargetMode="External"/><Relationship Id="rId12" Type="http://schemas.openxmlformats.org/officeDocument/2006/relationships/hyperlink" Target="http://www.british-history.ac.uk/report.aspx?compid=33731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0" TargetMode="External"/><Relationship Id="rId11" Type="http://schemas.openxmlformats.org/officeDocument/2006/relationships/hyperlink" Target="http://www.british-history.ac.uk/report.aspx?compid=3373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british-history.ac.uk/report.aspx?compid=33732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british-history.ac.uk/report.aspx?compid=33732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5</cp:revision>
  <dcterms:created xsi:type="dcterms:W3CDTF">2014-10-16T19:23:00Z</dcterms:created>
  <dcterms:modified xsi:type="dcterms:W3CDTF">2016-02-11T08:24:00Z</dcterms:modified>
</cp:coreProperties>
</file>